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3B" w:rsidRPr="00E502C2" w:rsidRDefault="008E0E3B" w:rsidP="00663C99">
      <w:pPr>
        <w:jc w:val="center"/>
        <w:rPr>
          <w:sz w:val="26"/>
          <w:szCs w:val="26"/>
        </w:rPr>
      </w:pPr>
      <w:r w:rsidRPr="009741BF">
        <w:rPr>
          <w:sz w:val="26"/>
          <w:szCs w:val="26"/>
        </w:rPr>
        <w:t xml:space="preserve">Заключение </w:t>
      </w:r>
      <w:r>
        <w:rPr>
          <w:sz w:val="26"/>
          <w:szCs w:val="26"/>
        </w:rPr>
        <w:t xml:space="preserve">№  107 </w:t>
      </w:r>
      <w:r w:rsidRPr="009741BF">
        <w:rPr>
          <w:sz w:val="26"/>
          <w:szCs w:val="26"/>
        </w:rPr>
        <w:t>/А</w:t>
      </w:r>
      <w:r w:rsidRPr="00E502C2">
        <w:rPr>
          <w:sz w:val="26"/>
          <w:szCs w:val="26"/>
        </w:rPr>
        <w:t xml:space="preserve"> </w:t>
      </w:r>
    </w:p>
    <w:p w:rsidR="008E0E3B" w:rsidRDefault="008E0E3B" w:rsidP="00B604EC">
      <w:pPr>
        <w:tabs>
          <w:tab w:val="left" w:pos="1470"/>
        </w:tabs>
        <w:jc w:val="center"/>
        <w:rPr>
          <w:sz w:val="26"/>
          <w:szCs w:val="26"/>
        </w:rPr>
      </w:pPr>
      <w:r w:rsidRPr="00E502C2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</w:t>
      </w:r>
      <w:r>
        <w:rPr>
          <w:sz w:val="26"/>
          <w:szCs w:val="26"/>
        </w:rPr>
        <w:t xml:space="preserve">22.12.2015 № 370-па «Об утверждении муниципальной программы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годы» </w:t>
      </w:r>
    </w:p>
    <w:p w:rsidR="008E0E3B" w:rsidRDefault="008E0E3B" w:rsidP="00B604EC">
      <w:pPr>
        <w:tabs>
          <w:tab w:val="left" w:pos="14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(с изм. от 24.04.2017 № 103-па, от 18.05.2017 № 129-па, от 29.08.2017 №227-па)</w:t>
      </w:r>
    </w:p>
    <w:p w:rsidR="008E0E3B" w:rsidRPr="00E502C2" w:rsidRDefault="008E0E3B" w:rsidP="00B604EC">
      <w:pPr>
        <w:tabs>
          <w:tab w:val="left" w:pos="1470"/>
        </w:tabs>
        <w:jc w:val="center"/>
        <w:rPr>
          <w:sz w:val="26"/>
          <w:szCs w:val="26"/>
        </w:rPr>
      </w:pPr>
    </w:p>
    <w:p w:rsidR="008E0E3B" w:rsidRPr="00E502C2" w:rsidRDefault="008E0E3B" w:rsidP="00663C99">
      <w:pPr>
        <w:rPr>
          <w:sz w:val="26"/>
          <w:szCs w:val="26"/>
        </w:rPr>
      </w:pPr>
      <w:r w:rsidRPr="00E502C2">
        <w:rPr>
          <w:sz w:val="26"/>
          <w:szCs w:val="26"/>
        </w:rPr>
        <w:t>г. Пыть-Ях</w:t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  <w:t xml:space="preserve">        1</w:t>
      </w:r>
      <w:r>
        <w:rPr>
          <w:sz w:val="26"/>
          <w:szCs w:val="26"/>
        </w:rPr>
        <w:t>8</w:t>
      </w:r>
      <w:r w:rsidRPr="00E502C2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Pr="00E502C2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E502C2">
          <w:rPr>
            <w:sz w:val="26"/>
            <w:szCs w:val="26"/>
          </w:rPr>
          <w:t>2017 г</w:t>
        </w:r>
      </w:smartTag>
      <w:r w:rsidRPr="00E502C2">
        <w:rPr>
          <w:sz w:val="26"/>
          <w:szCs w:val="26"/>
        </w:rPr>
        <w:t>.</w:t>
      </w:r>
    </w:p>
    <w:p w:rsidR="008E0E3B" w:rsidRPr="00E502C2" w:rsidRDefault="008E0E3B" w:rsidP="00174826">
      <w:pPr>
        <w:ind w:firstLine="708"/>
        <w:jc w:val="both"/>
        <w:rPr>
          <w:sz w:val="26"/>
          <w:szCs w:val="26"/>
        </w:rPr>
      </w:pPr>
    </w:p>
    <w:p w:rsidR="008E0E3B" w:rsidRPr="00E502C2" w:rsidRDefault="008E0E3B" w:rsidP="00F055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02C2"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</w:t>
      </w:r>
      <w:r>
        <w:rPr>
          <w:sz w:val="26"/>
          <w:szCs w:val="26"/>
        </w:rPr>
        <w:t>22.12.2015 № 370-па «Об утверждении муниципальной программы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годы» (с изм. от 24.04.2017 № 103-па, от 18.05.2017 № 129-па, от 29.08.2017 №227-па)</w:t>
      </w:r>
      <w:r w:rsidRPr="00E502C2">
        <w:rPr>
          <w:sz w:val="26"/>
          <w:szCs w:val="26"/>
        </w:rPr>
        <w:t xml:space="preserve"> (далее – проект постановления). </w:t>
      </w:r>
    </w:p>
    <w:p w:rsidR="008E0E3B" w:rsidRPr="00E502C2" w:rsidRDefault="008E0E3B" w:rsidP="008D31F7">
      <w:pPr>
        <w:ind w:firstLine="567"/>
        <w:jc w:val="both"/>
        <w:rPr>
          <w:sz w:val="26"/>
          <w:szCs w:val="26"/>
        </w:rPr>
      </w:pPr>
      <w:r w:rsidRPr="00E502C2">
        <w:rPr>
          <w:sz w:val="26"/>
          <w:szCs w:val="26"/>
        </w:rPr>
        <w:t>Проект постановления поступил в Счетно-контрольную палату 1</w:t>
      </w:r>
      <w:r>
        <w:rPr>
          <w:sz w:val="26"/>
          <w:szCs w:val="26"/>
        </w:rPr>
        <w:t>5</w:t>
      </w:r>
      <w:r w:rsidRPr="00E502C2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E502C2">
        <w:rPr>
          <w:sz w:val="26"/>
          <w:szCs w:val="26"/>
        </w:rPr>
        <w:t xml:space="preserve">.2017 г. </w:t>
      </w:r>
    </w:p>
    <w:p w:rsidR="008E0E3B" w:rsidRPr="00E502C2" w:rsidRDefault="008E0E3B" w:rsidP="008D31F7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E502C2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8E0E3B" w:rsidRPr="00E502C2" w:rsidRDefault="008E0E3B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E502C2">
        <w:rPr>
          <w:sz w:val="26"/>
          <w:szCs w:val="26"/>
        </w:rPr>
        <w:t>Бюджетный кодекс Российской Федерации;</w:t>
      </w:r>
    </w:p>
    <w:p w:rsidR="008E0E3B" w:rsidRPr="00E502C2" w:rsidRDefault="008E0E3B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E502C2">
        <w:rPr>
          <w:sz w:val="26"/>
          <w:szCs w:val="26"/>
        </w:rPr>
        <w:t>Решение Думы города Пыть-Яха от 16.12.2016 № 40 «О бюджете города Пыть-Яха на 2017 год и на плановый период 2018 и 2019 годов»;</w:t>
      </w:r>
    </w:p>
    <w:p w:rsidR="008E0E3B" w:rsidRPr="00E502C2" w:rsidRDefault="008E0E3B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E502C2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8E0E3B" w:rsidRPr="00E502C2" w:rsidRDefault="008E0E3B" w:rsidP="009C114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И</w:t>
      </w:r>
      <w:r w:rsidRPr="00E502C2">
        <w:rPr>
          <w:sz w:val="26"/>
          <w:szCs w:val="26"/>
        </w:rPr>
        <w:t>ные нормативные правовые акты, регламентирующие сферу реализации Программы.</w:t>
      </w:r>
    </w:p>
    <w:p w:rsidR="008E0E3B" w:rsidRDefault="008E0E3B" w:rsidP="009C114D">
      <w:pPr>
        <w:ind w:firstLine="567"/>
        <w:jc w:val="both"/>
        <w:rPr>
          <w:sz w:val="26"/>
          <w:szCs w:val="26"/>
        </w:rPr>
      </w:pPr>
      <w:r w:rsidRPr="00B604EC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>
        <w:rPr>
          <w:sz w:val="26"/>
          <w:szCs w:val="26"/>
        </w:rPr>
        <w:t>.</w:t>
      </w:r>
    </w:p>
    <w:p w:rsidR="008E0E3B" w:rsidRDefault="008E0E3B" w:rsidP="00450B25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763408">
        <w:rPr>
          <w:sz w:val="26"/>
          <w:szCs w:val="26"/>
        </w:rPr>
        <w:t xml:space="preserve">В ходе подготовки заключения дополнительно запрашивались </w:t>
      </w:r>
      <w:r>
        <w:rPr>
          <w:sz w:val="26"/>
          <w:szCs w:val="26"/>
        </w:rPr>
        <w:t>документы и информация о внесенных изменениях в программу, связанных с корректировкой объемов финансового обеспечения на 2017 год.</w:t>
      </w:r>
    </w:p>
    <w:p w:rsidR="008E0E3B" w:rsidRPr="00EB2398" w:rsidRDefault="008E0E3B" w:rsidP="00450B25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EB2398">
        <w:rPr>
          <w:sz w:val="26"/>
          <w:szCs w:val="26"/>
        </w:rPr>
        <w:t>Исполнителем программы предоставлены пояснения о высвобожденных денежных средствах, в результате расторжения контрактов, ввиду того, что услуги не востребованы.</w:t>
      </w:r>
    </w:p>
    <w:p w:rsidR="008E0E3B" w:rsidRPr="009741BF" w:rsidRDefault="008E0E3B" w:rsidP="00450B25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EB2398">
        <w:rPr>
          <w:sz w:val="26"/>
          <w:szCs w:val="26"/>
        </w:rPr>
        <w:t>Эксперты к проведению</w:t>
      </w:r>
      <w:r w:rsidRPr="00763408">
        <w:rPr>
          <w:sz w:val="26"/>
          <w:szCs w:val="26"/>
        </w:rPr>
        <w:t xml:space="preserve"> экспертизы не привлекались.</w:t>
      </w:r>
      <w:r>
        <w:rPr>
          <w:sz w:val="26"/>
          <w:szCs w:val="26"/>
        </w:rPr>
        <w:t xml:space="preserve"> </w:t>
      </w:r>
      <w:bookmarkStart w:id="0" w:name="_GoBack"/>
      <w:bookmarkEnd w:id="0"/>
    </w:p>
    <w:p w:rsidR="008E0E3B" w:rsidRPr="009741BF" w:rsidRDefault="008E0E3B" w:rsidP="009741BF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41BF">
        <w:rPr>
          <w:sz w:val="26"/>
          <w:szCs w:val="26"/>
        </w:rPr>
        <w:t>Представленным Проектом постановления вносится изменение в программное мероприятие 2017 года, в связи с у</w:t>
      </w:r>
      <w:r>
        <w:rPr>
          <w:sz w:val="26"/>
          <w:szCs w:val="26"/>
        </w:rPr>
        <w:t>м</w:t>
      </w:r>
      <w:r w:rsidRPr="009741BF">
        <w:rPr>
          <w:sz w:val="26"/>
          <w:szCs w:val="26"/>
        </w:rPr>
        <w:t>е</w:t>
      </w:r>
      <w:r>
        <w:rPr>
          <w:sz w:val="26"/>
          <w:szCs w:val="26"/>
        </w:rPr>
        <w:t>ньш</w:t>
      </w:r>
      <w:r w:rsidRPr="009741BF">
        <w:rPr>
          <w:sz w:val="26"/>
          <w:szCs w:val="26"/>
        </w:rPr>
        <w:t>ением о</w:t>
      </w:r>
      <w:r>
        <w:rPr>
          <w:sz w:val="26"/>
          <w:szCs w:val="26"/>
        </w:rPr>
        <w:t>бъема финансирования на сумму 564,4</w:t>
      </w:r>
      <w:r w:rsidRPr="009741BF">
        <w:rPr>
          <w:sz w:val="26"/>
          <w:szCs w:val="26"/>
        </w:rPr>
        <w:t xml:space="preserve">0 тыс. руб.  (за счет средств </w:t>
      </w:r>
      <w:r>
        <w:rPr>
          <w:sz w:val="26"/>
          <w:szCs w:val="26"/>
        </w:rPr>
        <w:t>местного бюджета</w:t>
      </w:r>
      <w:r w:rsidRPr="009741BF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8E0E3B" w:rsidRPr="00E502C2" w:rsidRDefault="008E0E3B" w:rsidP="008A2401">
      <w:pPr>
        <w:tabs>
          <w:tab w:val="left" w:pos="1470"/>
        </w:tabs>
        <w:ind w:firstLine="567"/>
        <w:jc w:val="both"/>
        <w:rPr>
          <w:spacing w:val="-9"/>
          <w:sz w:val="26"/>
          <w:szCs w:val="26"/>
        </w:rPr>
      </w:pPr>
      <w:r w:rsidRPr="00E502C2">
        <w:rPr>
          <w:spacing w:val="-9"/>
          <w:sz w:val="26"/>
          <w:szCs w:val="26"/>
        </w:rPr>
        <w:t>Изменения бы</w:t>
      </w:r>
      <w:r>
        <w:rPr>
          <w:spacing w:val="-9"/>
          <w:sz w:val="26"/>
          <w:szCs w:val="26"/>
        </w:rPr>
        <w:t>ли произведены на основании решения Думы города Пыть-Яха от 28.11.2017г.№122 «О внесении изменений в решение Думы города Пыть-Яха от 16.12.2016г. №40.</w:t>
      </w:r>
    </w:p>
    <w:p w:rsidR="008E0E3B" w:rsidRPr="00B27951" w:rsidRDefault="008E0E3B" w:rsidP="00730A3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27951">
        <w:rPr>
          <w:sz w:val="26"/>
          <w:szCs w:val="26"/>
        </w:rPr>
        <w:t xml:space="preserve">На плановый период 2018-2019 годов объем финансирования не изменится. </w:t>
      </w:r>
      <w:r w:rsidRPr="00EB2398">
        <w:rPr>
          <w:sz w:val="26"/>
          <w:szCs w:val="26"/>
        </w:rPr>
        <w:t>Соответствующие изменения внесены</w:t>
      </w:r>
      <w:r w:rsidRPr="00B27951">
        <w:rPr>
          <w:sz w:val="26"/>
          <w:szCs w:val="26"/>
        </w:rPr>
        <w:t xml:space="preserve"> в паспорт программы по строке «Финансовое обеспечение муниципальной программы», приложение № 2 «Перечень основных мероприятий муниципальной программы», приложение № 3 «</w:t>
      </w:r>
      <w:r w:rsidRPr="00B27951">
        <w:rPr>
          <w:bCs/>
          <w:color w:val="000000"/>
          <w:sz w:val="26"/>
          <w:szCs w:val="26"/>
          <w:shd w:val="clear" w:color="auto" w:fill="FFFFFF"/>
        </w:rPr>
        <w:t>Оценка эффективности реализации муниципальной программы</w:t>
      </w:r>
      <w:r w:rsidRPr="00B27951">
        <w:rPr>
          <w:color w:val="000000"/>
          <w:sz w:val="26"/>
          <w:szCs w:val="26"/>
          <w:shd w:val="clear" w:color="auto" w:fill="FFFFFF"/>
        </w:rPr>
        <w:t>».</w:t>
      </w:r>
    </w:p>
    <w:p w:rsidR="008E0E3B" w:rsidRDefault="008E0E3B" w:rsidP="008A2401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02C2">
        <w:rPr>
          <w:sz w:val="26"/>
          <w:szCs w:val="26"/>
        </w:rPr>
        <w:t xml:space="preserve">Общий объем финансирования по программе в 2017 году с учетом изменений составит </w:t>
      </w:r>
      <w:r>
        <w:rPr>
          <w:sz w:val="26"/>
          <w:szCs w:val="26"/>
        </w:rPr>
        <w:t>21 430,7 тыс. руб. - средства местного бюджета.</w:t>
      </w:r>
    </w:p>
    <w:p w:rsidR="008E0E3B" w:rsidRDefault="008E0E3B" w:rsidP="00CC039C">
      <w:pPr>
        <w:tabs>
          <w:tab w:val="left" w:pos="567"/>
        </w:tabs>
        <w:jc w:val="both"/>
        <w:rPr>
          <w:sz w:val="26"/>
          <w:szCs w:val="26"/>
        </w:rPr>
      </w:pPr>
      <w:r w:rsidRPr="00B27951">
        <w:rPr>
          <w:sz w:val="26"/>
          <w:szCs w:val="26"/>
        </w:rPr>
        <w:tab/>
        <w:t>Всего запланированный объем финансирования Программы у</w:t>
      </w:r>
      <w:r>
        <w:rPr>
          <w:sz w:val="26"/>
          <w:szCs w:val="26"/>
        </w:rPr>
        <w:t>меньши</w:t>
      </w:r>
      <w:r w:rsidRPr="00B27951">
        <w:rPr>
          <w:sz w:val="26"/>
          <w:szCs w:val="26"/>
        </w:rPr>
        <w:t xml:space="preserve">тся на </w:t>
      </w:r>
      <w:r>
        <w:rPr>
          <w:sz w:val="26"/>
          <w:szCs w:val="26"/>
        </w:rPr>
        <w:t>564,4</w:t>
      </w:r>
      <w:r w:rsidRPr="00B27951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., в том числе</w:t>
      </w:r>
      <w:r w:rsidRPr="00B27951">
        <w:rPr>
          <w:sz w:val="26"/>
          <w:szCs w:val="26"/>
        </w:rPr>
        <w:t xml:space="preserve"> </w:t>
      </w:r>
      <w:r>
        <w:rPr>
          <w:sz w:val="26"/>
          <w:szCs w:val="26"/>
        </w:rPr>
        <w:t>в разрезе  мероприятий:</w:t>
      </w:r>
    </w:p>
    <w:p w:rsidR="008E0E3B" w:rsidRDefault="008E0E3B" w:rsidP="00730A3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и</w:t>
      </w:r>
      <w:r w:rsidRPr="00C557D4">
        <w:rPr>
          <w:sz w:val="26"/>
          <w:szCs w:val="26"/>
        </w:rPr>
        <w:t>зготовление, приобретение и распространение памяток, брошюр, плакато</w:t>
      </w:r>
      <w:r>
        <w:rPr>
          <w:sz w:val="26"/>
          <w:szCs w:val="26"/>
        </w:rPr>
        <w:t>в – 11,65 тыс.руб.;</w:t>
      </w:r>
    </w:p>
    <w:p w:rsidR="008E0E3B" w:rsidRDefault="008E0E3B" w:rsidP="00730A3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C557D4">
        <w:rPr>
          <w:sz w:val="26"/>
          <w:szCs w:val="26"/>
        </w:rPr>
        <w:t>азмещение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</w:t>
      </w:r>
      <w:r>
        <w:rPr>
          <w:sz w:val="26"/>
          <w:szCs w:val="26"/>
        </w:rPr>
        <w:t xml:space="preserve"> – 8,8 тыс.руб.;</w:t>
      </w:r>
    </w:p>
    <w:p w:rsidR="008E0E3B" w:rsidRDefault="008E0E3B" w:rsidP="00730A3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м</w:t>
      </w:r>
      <w:r w:rsidRPr="00C557D4">
        <w:rPr>
          <w:sz w:val="26"/>
          <w:szCs w:val="26"/>
        </w:rPr>
        <w:t>ероприятия по обеспечению безопасности граждан в местах массового отдыха людей на водных объектах (ликвидация непредвиденных ситуаций, изготовление и установка информационных табличек)</w:t>
      </w:r>
      <w:r>
        <w:rPr>
          <w:sz w:val="26"/>
          <w:szCs w:val="26"/>
        </w:rPr>
        <w:t xml:space="preserve"> – 45,49 тыс.руб. (</w:t>
      </w:r>
      <w:r w:rsidRPr="007B49A6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>ввиду невостребованности</w:t>
      </w:r>
      <w:r w:rsidRPr="007B49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услуги по </w:t>
      </w:r>
      <w:r w:rsidRPr="00C557D4">
        <w:rPr>
          <w:sz w:val="26"/>
          <w:szCs w:val="26"/>
        </w:rPr>
        <w:t>ликвидаци</w:t>
      </w:r>
      <w:r>
        <w:rPr>
          <w:sz w:val="26"/>
          <w:szCs w:val="26"/>
        </w:rPr>
        <w:t>и</w:t>
      </w:r>
      <w:r w:rsidRPr="00C557D4">
        <w:rPr>
          <w:sz w:val="26"/>
          <w:szCs w:val="26"/>
        </w:rPr>
        <w:t xml:space="preserve"> непредвиденных ситуаций</w:t>
      </w:r>
      <w:r>
        <w:rPr>
          <w:sz w:val="26"/>
          <w:szCs w:val="26"/>
        </w:rPr>
        <w:t>, контракт расторгнут);</w:t>
      </w:r>
    </w:p>
    <w:p w:rsidR="008E0E3B" w:rsidRDefault="008E0E3B" w:rsidP="00730A3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т</w:t>
      </w:r>
      <w:r w:rsidRPr="00C557D4">
        <w:rPr>
          <w:sz w:val="26"/>
          <w:szCs w:val="26"/>
        </w:rPr>
        <w:t>ехническое обслуживание системы оповещения населения</w:t>
      </w:r>
      <w:r>
        <w:rPr>
          <w:sz w:val="26"/>
          <w:szCs w:val="26"/>
        </w:rPr>
        <w:t xml:space="preserve"> – 75 тыс.руб.;</w:t>
      </w:r>
    </w:p>
    <w:p w:rsidR="008E0E3B" w:rsidRPr="00B76B1D" w:rsidRDefault="008E0E3B" w:rsidP="00730A3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B76B1D">
        <w:rPr>
          <w:sz w:val="26"/>
          <w:szCs w:val="26"/>
        </w:rPr>
        <w:t>одержание минерализованных полос и противопожарных разрывов</w:t>
      </w:r>
      <w:r>
        <w:rPr>
          <w:sz w:val="26"/>
          <w:szCs w:val="26"/>
        </w:rPr>
        <w:t xml:space="preserve"> – 28,46 тыс.руб.;</w:t>
      </w:r>
    </w:p>
    <w:p w:rsidR="008E0E3B" w:rsidRPr="00C557D4" w:rsidRDefault="008E0E3B" w:rsidP="00730A3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ф</w:t>
      </w:r>
      <w:r w:rsidRPr="00C557D4">
        <w:rPr>
          <w:sz w:val="26"/>
          <w:szCs w:val="26"/>
        </w:rPr>
        <w:t>инансовое обеспечение осуществления  МКУ "ЕДДС города Пыть-Яха" установленных видов деятельности</w:t>
      </w:r>
      <w:r>
        <w:rPr>
          <w:sz w:val="26"/>
          <w:szCs w:val="26"/>
        </w:rPr>
        <w:t xml:space="preserve"> – 395 тыс.руб. (контракты на ГСМ и медицинское освидетельствование водителей расторгнуты).</w:t>
      </w:r>
    </w:p>
    <w:p w:rsidR="008E0E3B" w:rsidRPr="00B27951" w:rsidRDefault="008E0E3B" w:rsidP="00B27951">
      <w:pPr>
        <w:spacing w:line="100" w:lineRule="atLeast"/>
        <w:ind w:firstLine="567"/>
        <w:jc w:val="both"/>
        <w:rPr>
          <w:sz w:val="26"/>
          <w:szCs w:val="26"/>
        </w:rPr>
      </w:pPr>
      <w:r w:rsidRPr="00B27951">
        <w:rPr>
          <w:sz w:val="26"/>
          <w:szCs w:val="26"/>
        </w:rPr>
        <w:t>Внесение изменений в рассматриваемую муниципальную программу относится к полномочиям администрации города. К проекту постановления замечания и предложения отсутствуют.</w:t>
      </w:r>
    </w:p>
    <w:p w:rsidR="008E0E3B" w:rsidRPr="00B27951" w:rsidRDefault="008E0E3B" w:rsidP="00663C99">
      <w:pPr>
        <w:jc w:val="both"/>
        <w:rPr>
          <w:sz w:val="26"/>
          <w:szCs w:val="26"/>
        </w:rPr>
      </w:pPr>
    </w:p>
    <w:p w:rsidR="008E0E3B" w:rsidRPr="00B27951" w:rsidRDefault="008E0E3B" w:rsidP="00663C99">
      <w:pPr>
        <w:jc w:val="both"/>
        <w:rPr>
          <w:sz w:val="26"/>
          <w:szCs w:val="26"/>
        </w:rPr>
      </w:pPr>
    </w:p>
    <w:p w:rsidR="008E0E3B" w:rsidRPr="00E502C2" w:rsidRDefault="008E0E3B" w:rsidP="00663C99">
      <w:pPr>
        <w:jc w:val="both"/>
        <w:rPr>
          <w:sz w:val="26"/>
          <w:szCs w:val="26"/>
        </w:rPr>
      </w:pPr>
    </w:p>
    <w:p w:rsidR="008E0E3B" w:rsidRPr="00E502C2" w:rsidRDefault="008E0E3B" w:rsidP="004F46C8">
      <w:pPr>
        <w:jc w:val="both"/>
        <w:rPr>
          <w:sz w:val="26"/>
          <w:szCs w:val="26"/>
        </w:rPr>
      </w:pPr>
      <w:r w:rsidRPr="00E502C2">
        <w:rPr>
          <w:sz w:val="26"/>
          <w:szCs w:val="26"/>
        </w:rPr>
        <w:t>Инспектор</w:t>
      </w:r>
    </w:p>
    <w:p w:rsidR="008E0E3B" w:rsidRPr="00E502C2" w:rsidRDefault="008E0E3B" w:rsidP="004F46C8">
      <w:pPr>
        <w:jc w:val="both"/>
        <w:rPr>
          <w:sz w:val="26"/>
          <w:szCs w:val="26"/>
        </w:rPr>
      </w:pPr>
      <w:r w:rsidRPr="00E502C2">
        <w:rPr>
          <w:sz w:val="26"/>
          <w:szCs w:val="26"/>
        </w:rPr>
        <w:t xml:space="preserve">Счетно-контрольной  палаты </w:t>
      </w:r>
    </w:p>
    <w:p w:rsidR="008E0E3B" w:rsidRPr="00E502C2" w:rsidRDefault="008E0E3B" w:rsidP="004F46C8">
      <w:pPr>
        <w:jc w:val="both"/>
        <w:rPr>
          <w:sz w:val="26"/>
          <w:szCs w:val="26"/>
        </w:rPr>
      </w:pPr>
      <w:r w:rsidRPr="00E502C2">
        <w:rPr>
          <w:sz w:val="26"/>
          <w:szCs w:val="26"/>
        </w:rPr>
        <w:t>города Пыть-Яха</w:t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  <w:t xml:space="preserve">    </w:t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  <w:t xml:space="preserve"> </w:t>
      </w:r>
      <w:r w:rsidRPr="00E502C2">
        <w:rPr>
          <w:sz w:val="26"/>
          <w:szCs w:val="26"/>
        </w:rPr>
        <w:tab/>
        <w:t xml:space="preserve">              </w:t>
      </w:r>
      <w:r w:rsidRPr="00E502C2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>В.М.Бичурина</w:t>
      </w:r>
    </w:p>
    <w:p w:rsidR="008E0E3B" w:rsidRPr="00E502C2" w:rsidRDefault="008E0E3B">
      <w:pPr>
        <w:rPr>
          <w:sz w:val="26"/>
          <w:szCs w:val="26"/>
        </w:rPr>
      </w:pPr>
    </w:p>
    <w:sectPr w:rsidR="008E0E3B" w:rsidRPr="00E502C2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E3B" w:rsidRDefault="008E0E3B">
      <w:r>
        <w:separator/>
      </w:r>
    </w:p>
  </w:endnote>
  <w:endnote w:type="continuationSeparator" w:id="0">
    <w:p w:rsidR="008E0E3B" w:rsidRDefault="008E0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E3B" w:rsidRDefault="008E0E3B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0E3B" w:rsidRDefault="008E0E3B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E3B" w:rsidRDefault="008E0E3B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E0E3B" w:rsidRDefault="008E0E3B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E3B" w:rsidRDefault="008E0E3B">
      <w:r>
        <w:separator/>
      </w:r>
    </w:p>
  </w:footnote>
  <w:footnote w:type="continuationSeparator" w:id="0">
    <w:p w:rsidR="008E0E3B" w:rsidRDefault="008E0E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41027"/>
    <w:rsid w:val="00046EDC"/>
    <w:rsid w:val="00083768"/>
    <w:rsid w:val="000A4E3A"/>
    <w:rsid w:val="000B2E5A"/>
    <w:rsid w:val="000C2BB3"/>
    <w:rsid w:val="000D6A72"/>
    <w:rsid w:val="000F437D"/>
    <w:rsid w:val="001142F1"/>
    <w:rsid w:val="00126B79"/>
    <w:rsid w:val="0013794D"/>
    <w:rsid w:val="00157151"/>
    <w:rsid w:val="00174826"/>
    <w:rsid w:val="0017733D"/>
    <w:rsid w:val="00184DE6"/>
    <w:rsid w:val="001A0285"/>
    <w:rsid w:val="001E14D4"/>
    <w:rsid w:val="001F1EDD"/>
    <w:rsid w:val="001F431C"/>
    <w:rsid w:val="00243B75"/>
    <w:rsid w:val="002B61D1"/>
    <w:rsid w:val="002C0067"/>
    <w:rsid w:val="002E5328"/>
    <w:rsid w:val="002F35F8"/>
    <w:rsid w:val="00300280"/>
    <w:rsid w:val="00302BC9"/>
    <w:rsid w:val="00342341"/>
    <w:rsid w:val="00363911"/>
    <w:rsid w:val="0036461E"/>
    <w:rsid w:val="0038199A"/>
    <w:rsid w:val="00394C59"/>
    <w:rsid w:val="004047A1"/>
    <w:rsid w:val="00404C29"/>
    <w:rsid w:val="00450B25"/>
    <w:rsid w:val="00483472"/>
    <w:rsid w:val="004B21A1"/>
    <w:rsid w:val="004C6770"/>
    <w:rsid w:val="004E67FE"/>
    <w:rsid w:val="004F46C8"/>
    <w:rsid w:val="004F492B"/>
    <w:rsid w:val="004F4F0F"/>
    <w:rsid w:val="005027E7"/>
    <w:rsid w:val="0052117A"/>
    <w:rsid w:val="00526683"/>
    <w:rsid w:val="00533E3D"/>
    <w:rsid w:val="00540CC0"/>
    <w:rsid w:val="005803E6"/>
    <w:rsid w:val="00593716"/>
    <w:rsid w:val="00594E81"/>
    <w:rsid w:val="00595A96"/>
    <w:rsid w:val="005B32A4"/>
    <w:rsid w:val="005C1C3D"/>
    <w:rsid w:val="005C2437"/>
    <w:rsid w:val="00602F93"/>
    <w:rsid w:val="00617A0B"/>
    <w:rsid w:val="006364F1"/>
    <w:rsid w:val="0064146B"/>
    <w:rsid w:val="00663C99"/>
    <w:rsid w:val="0066640D"/>
    <w:rsid w:val="0067385D"/>
    <w:rsid w:val="006A175B"/>
    <w:rsid w:val="006B1F3D"/>
    <w:rsid w:val="006F4AAE"/>
    <w:rsid w:val="00730A34"/>
    <w:rsid w:val="00733AA8"/>
    <w:rsid w:val="007463E4"/>
    <w:rsid w:val="00750406"/>
    <w:rsid w:val="00755210"/>
    <w:rsid w:val="00763408"/>
    <w:rsid w:val="00791676"/>
    <w:rsid w:val="00794124"/>
    <w:rsid w:val="0079788D"/>
    <w:rsid w:val="007B49A6"/>
    <w:rsid w:val="007C722A"/>
    <w:rsid w:val="007E3345"/>
    <w:rsid w:val="00831238"/>
    <w:rsid w:val="00837B65"/>
    <w:rsid w:val="0089767B"/>
    <w:rsid w:val="008A2401"/>
    <w:rsid w:val="008C4BF3"/>
    <w:rsid w:val="008D31F7"/>
    <w:rsid w:val="008E0E3B"/>
    <w:rsid w:val="00922A2B"/>
    <w:rsid w:val="009624E8"/>
    <w:rsid w:val="009741BF"/>
    <w:rsid w:val="00987EFC"/>
    <w:rsid w:val="00993B96"/>
    <w:rsid w:val="009A4E44"/>
    <w:rsid w:val="009B5FBC"/>
    <w:rsid w:val="009C114D"/>
    <w:rsid w:val="009F4CFE"/>
    <w:rsid w:val="00A03915"/>
    <w:rsid w:val="00A37ACE"/>
    <w:rsid w:val="00A43A04"/>
    <w:rsid w:val="00A4700E"/>
    <w:rsid w:val="00A563B6"/>
    <w:rsid w:val="00A70704"/>
    <w:rsid w:val="00A802C2"/>
    <w:rsid w:val="00AB413C"/>
    <w:rsid w:val="00AD5AED"/>
    <w:rsid w:val="00AE010C"/>
    <w:rsid w:val="00AE36CA"/>
    <w:rsid w:val="00B04496"/>
    <w:rsid w:val="00B27951"/>
    <w:rsid w:val="00B604EC"/>
    <w:rsid w:val="00B76B1D"/>
    <w:rsid w:val="00BA0741"/>
    <w:rsid w:val="00BB21CC"/>
    <w:rsid w:val="00BC0652"/>
    <w:rsid w:val="00BC7C02"/>
    <w:rsid w:val="00BD3D15"/>
    <w:rsid w:val="00BD69E9"/>
    <w:rsid w:val="00C018CF"/>
    <w:rsid w:val="00C05F91"/>
    <w:rsid w:val="00C1272A"/>
    <w:rsid w:val="00C16658"/>
    <w:rsid w:val="00C169D7"/>
    <w:rsid w:val="00C557D4"/>
    <w:rsid w:val="00C5731D"/>
    <w:rsid w:val="00CB36D1"/>
    <w:rsid w:val="00CC039C"/>
    <w:rsid w:val="00CE1D15"/>
    <w:rsid w:val="00D7313D"/>
    <w:rsid w:val="00DA1357"/>
    <w:rsid w:val="00DD7416"/>
    <w:rsid w:val="00E36111"/>
    <w:rsid w:val="00E502C2"/>
    <w:rsid w:val="00E82CA0"/>
    <w:rsid w:val="00EB2398"/>
    <w:rsid w:val="00EB53E4"/>
    <w:rsid w:val="00F05511"/>
    <w:rsid w:val="00F20CA1"/>
    <w:rsid w:val="00F27C58"/>
    <w:rsid w:val="00F50666"/>
    <w:rsid w:val="00F9408F"/>
    <w:rsid w:val="00FB6572"/>
    <w:rsid w:val="00FD10DE"/>
    <w:rsid w:val="00FD1693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55210"/>
    <w:pPr>
      <w:ind w:left="720"/>
      <w:contextualSpacing/>
    </w:pPr>
  </w:style>
  <w:style w:type="paragraph" w:customStyle="1" w:styleId="a">
    <w:name w:val="Стиль Знак Знак Знак Знак Знак Знак Знак Знак Знак Знак Знак"/>
    <w:basedOn w:val="Normal"/>
    <w:uiPriority w:val="99"/>
    <w:rsid w:val="00730A3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Emphasis">
    <w:name w:val="Emphasis"/>
    <w:basedOn w:val="DefaultParagraphFont"/>
    <w:uiPriority w:val="99"/>
    <w:qFormat/>
    <w:rsid w:val="00730A3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19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706</Words>
  <Characters>4029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№    /А </dc:title>
  <dc:subject/>
  <dc:creator>Admin</dc:creator>
  <cp:keywords/>
  <dc:description/>
  <cp:lastModifiedBy>Admin</cp:lastModifiedBy>
  <cp:revision>5</cp:revision>
  <cp:lastPrinted>2017-12-18T06:23:00Z</cp:lastPrinted>
  <dcterms:created xsi:type="dcterms:W3CDTF">2017-12-15T07:36:00Z</dcterms:created>
  <dcterms:modified xsi:type="dcterms:W3CDTF">2017-12-18T06:53:00Z</dcterms:modified>
</cp:coreProperties>
</file>